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4D9" w:rsidRDefault="008774D9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8774D9" w:rsidRDefault="008774D9" w:rsidP="000B18D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8774D9" w:rsidRDefault="008774D9" w:rsidP="000B18D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</w:t>
      </w:r>
    </w:p>
    <w:p w:rsidR="008774D9" w:rsidRDefault="008774D9" w:rsidP="000B18D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«Предоставление </w:t>
      </w:r>
    </w:p>
    <w:p w:rsidR="008774D9" w:rsidRDefault="008774D9" w:rsidP="000B18D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информации об очередности</w:t>
      </w:r>
    </w:p>
    <w:p w:rsidR="008774D9" w:rsidRDefault="008774D9" w:rsidP="000B18D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жилых помещений</w:t>
      </w:r>
    </w:p>
    <w:p w:rsidR="008774D9" w:rsidRDefault="008774D9" w:rsidP="000B18D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условиях социального найма»</w:t>
      </w:r>
    </w:p>
    <w:p w:rsidR="008774D9" w:rsidRDefault="008774D9" w:rsidP="000B18D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8774D9" w:rsidRDefault="008774D9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8774D9" w:rsidRDefault="008774D9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8774D9" w:rsidRPr="002143E8" w:rsidRDefault="008774D9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8774D9" w:rsidRDefault="008774D9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8774D9" w:rsidRDefault="008774D9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8774D9" w:rsidRDefault="008774D9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8774D9" w:rsidRDefault="008774D9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8774D9" w:rsidRPr="008B518C" w:rsidRDefault="008774D9" w:rsidP="002203DA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8774D9" w:rsidRDefault="008774D9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8774D9" w:rsidRPr="008B518C" w:rsidRDefault="008774D9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.заявителя)</w:t>
      </w:r>
    </w:p>
    <w:p w:rsidR="008774D9" w:rsidRDefault="008774D9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8774D9" w:rsidRPr="008B518C" w:rsidRDefault="008774D9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>(место жительства )</w:t>
      </w:r>
    </w:p>
    <w:p w:rsidR="008774D9" w:rsidRDefault="008774D9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8774D9" w:rsidRPr="008B518C" w:rsidRDefault="008774D9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8774D9" w:rsidRPr="008B518C" w:rsidRDefault="008774D9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8774D9" w:rsidRDefault="008774D9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74D9" w:rsidRDefault="008774D9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74D9" w:rsidRDefault="008774D9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8774D9" w:rsidRDefault="008774D9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исправлении опечаток и (или) ошибок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в документе</w:t>
      </w:r>
    </w:p>
    <w:p w:rsidR="008774D9" w:rsidRDefault="008774D9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8774D9" w:rsidRDefault="008774D9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8774D9" w:rsidRDefault="008774D9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«___»_______________  ______г. при предоставлении муниципальной услуги  мне было выдано ____________________________________________.</w:t>
      </w:r>
    </w:p>
    <w:p w:rsidR="008774D9" w:rsidRPr="008B518C" w:rsidRDefault="008774D9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8B518C">
        <w:rPr>
          <w:rFonts w:ascii="Times New Roman" w:hAnsi="Times New Roman"/>
          <w:sz w:val="18"/>
          <w:szCs w:val="18"/>
        </w:rPr>
        <w:t>(указать выданный документ)</w:t>
      </w:r>
    </w:p>
    <w:p w:rsidR="008774D9" w:rsidRPr="008B518C" w:rsidRDefault="008774D9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</w:p>
    <w:p w:rsidR="008774D9" w:rsidRDefault="008774D9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указанном документе  на странице ____ в  абзаце____ допущена описка:____________________________________________________________</w:t>
      </w:r>
    </w:p>
    <w:p w:rsidR="008774D9" w:rsidRDefault="008774D9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B518C">
        <w:rPr>
          <w:rFonts w:ascii="Times New Roman" w:hAnsi="Times New Roman"/>
          <w:sz w:val="18"/>
          <w:szCs w:val="18"/>
        </w:rPr>
        <w:t xml:space="preserve">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_________________________________________________________________ .</w:t>
      </w:r>
    </w:p>
    <w:p w:rsidR="008774D9" w:rsidRDefault="008774D9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Правильным вариантом является: «_________________________________________________________________________________________________________________________________»</w:t>
      </w:r>
    </w:p>
    <w:p w:rsidR="008774D9" w:rsidRDefault="008774D9" w:rsidP="008B51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изложенного,  в соответствии  с действующим административным регламентом прошу исправить  в выданном документе  допущенную ошибку  на правильный вариант </w:t>
      </w:r>
    </w:p>
    <w:p w:rsidR="008774D9" w:rsidRPr="008B518C" w:rsidRDefault="008774D9" w:rsidP="008B518C">
      <w:pPr>
        <w:rPr>
          <w:rFonts w:ascii="Times New Roman" w:hAnsi="Times New Roman"/>
          <w:sz w:val="28"/>
          <w:szCs w:val="28"/>
        </w:rPr>
      </w:pPr>
    </w:p>
    <w:p w:rsidR="008774D9" w:rsidRDefault="008774D9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________________2020</w:t>
      </w:r>
      <w:r>
        <w:rPr>
          <w:rFonts w:ascii="Times New Roman" w:hAnsi="Times New Roman"/>
          <w:sz w:val="28"/>
          <w:szCs w:val="28"/>
        </w:rPr>
        <w:tab/>
      </w:r>
    </w:p>
    <w:p w:rsidR="008774D9" w:rsidRDefault="008774D9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74D9" w:rsidRDefault="008774D9" w:rsidP="00FE17E6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8774D9" w:rsidRPr="008B518C" w:rsidRDefault="008774D9" w:rsidP="008B518C">
      <w:pPr>
        <w:tabs>
          <w:tab w:val="left" w:pos="694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8B518C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(Ф.И.О.)</w:t>
      </w:r>
    </w:p>
    <w:sectPr w:rsidR="008774D9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3E8"/>
    <w:rsid w:val="000B18D3"/>
    <w:rsid w:val="001C15C0"/>
    <w:rsid w:val="00213563"/>
    <w:rsid w:val="002143E8"/>
    <w:rsid w:val="002203DA"/>
    <w:rsid w:val="00386F6C"/>
    <w:rsid w:val="00422B3E"/>
    <w:rsid w:val="00654786"/>
    <w:rsid w:val="0073067B"/>
    <w:rsid w:val="007F50CE"/>
    <w:rsid w:val="008774D9"/>
    <w:rsid w:val="008B518C"/>
    <w:rsid w:val="009C0385"/>
    <w:rsid w:val="009C710E"/>
    <w:rsid w:val="009E6F32"/>
    <w:rsid w:val="00BB53AF"/>
    <w:rsid w:val="00CC747E"/>
    <w:rsid w:val="00E17D30"/>
    <w:rsid w:val="00E75FD5"/>
    <w:rsid w:val="00F15BDA"/>
    <w:rsid w:val="00FE1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38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793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257</Words>
  <Characters>1467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zaika</dc:creator>
  <cp:keywords/>
  <dc:description/>
  <cp:lastModifiedBy>popova</cp:lastModifiedBy>
  <cp:revision>2</cp:revision>
  <cp:lastPrinted>2020-11-18T06:51:00Z</cp:lastPrinted>
  <dcterms:created xsi:type="dcterms:W3CDTF">2020-11-18T06:51:00Z</dcterms:created>
  <dcterms:modified xsi:type="dcterms:W3CDTF">2020-11-18T06:51:00Z</dcterms:modified>
</cp:coreProperties>
</file>